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111076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111076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111076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98F30A3" w:rsidR="00691C94" w:rsidRDefault="00196709" w:rsidP="00196709">
                <w:r>
                  <w:t>ETSI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5F1C73B2" w:rsidR="00691C94" w:rsidRPr="0037415F" w:rsidRDefault="00111076" w:rsidP="00196709">
            <w:pPr>
              <w:rPr>
                <w:lang w:eastAsia="zh-CN"/>
              </w:rPr>
            </w:pPr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96709" w:rsidRPr="00CF6D54">
                  <w:t>Proposal on a new Work Item on “oneM2M-</w:t>
                </w:r>
                <w:r w:rsidR="00196709">
                  <w:t>TR 0025 Application developer guide: Light control example using HTTP binding</w:t>
                </w:r>
                <w:r w:rsidR="00196709" w:rsidRPr="00CF6D54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rPr>
              <w:lang w:eastAsia="zh-CN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pPr>
                  <w:rPr>
                    <w:lang w:eastAsia="zh-CN"/>
                  </w:rPr>
                </w:pPr>
                <w:r>
                  <w:rPr>
                    <w:lang w:eastAsia="zh-CN"/>
                  </w:rP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12239CF9" w:rsidR="0089088E" w:rsidRDefault="00111076" w:rsidP="00196709">
            <w:sdt>
              <w:sdtPr>
                <w:rPr>
                  <w:szCs w:val="20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96709">
                  <w:rPr>
                    <w:szCs w:val="20"/>
                    <w:lang w:eastAsia="zh-CN"/>
                  </w:rPr>
                  <w:t>HTTP</w:t>
                </w:r>
                <w:r w:rsidR="00B941A2" w:rsidRPr="00B941A2">
                  <w:rPr>
                    <w:szCs w:val="20"/>
                    <w:lang w:eastAsia="zh-CN"/>
                  </w:rPr>
                  <w:t>, oneM2M, Developer Guide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Cs w:val="20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CC6A2D6" w:rsidR="0089088E" w:rsidRDefault="00B941A2" w:rsidP="00F547C5">
                <w:r w:rsidRPr="00B941A2">
                  <w:rPr>
                    <w:szCs w:val="20"/>
                    <w:lang w:eastAsia="zh-CN"/>
                  </w:rPr>
                  <w:t xml:space="preserve">This document proposed to study of a new work recommendation which provides </w:t>
                </w:r>
                <w:r w:rsidRPr="00594474">
                  <w:rPr>
                    <w:szCs w:val="20"/>
                    <w:lang w:eastAsia="zh-CN"/>
                  </w:rPr>
                  <w:t>a simple use case for guiding application developers to develop applications using functionalities provided by a oneM2M service platform.</w:t>
                </w:r>
                <w:r w:rsidRPr="00B941A2">
                  <w:rPr>
                    <w:szCs w:val="20"/>
                    <w:lang w:eastAsia="zh-CN"/>
                  </w:rPr>
                  <w:br/>
                  <w:t xml:space="preserve">The baseline is provided in </w:t>
                </w:r>
                <w:r>
                  <w:rPr>
                    <w:szCs w:val="20"/>
                    <w:lang w:eastAsia="zh-CN"/>
                  </w:rPr>
                  <w:t>contribution</w:t>
                </w:r>
                <w:r w:rsidRPr="00B941A2">
                  <w:rPr>
                    <w:szCs w:val="20"/>
                    <w:lang w:eastAsia="zh-CN"/>
                  </w:rPr>
                  <w:t xml:space="preserve"> XXX.</w:t>
                </w:r>
                <w:r w:rsidRPr="00B941A2">
                  <w:rPr>
                    <w:szCs w:val="20"/>
                    <w:lang w:eastAsia="zh-CN"/>
                  </w:rPr>
                  <w:br/>
                </w:r>
                <w:r w:rsidRPr="00B941A2">
                  <w:rPr>
                    <w:szCs w:val="20"/>
                    <w:lang w:eastAsia="zh-CN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5E7D3EA6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196709">
        <w:rPr>
          <w:sz w:val="20"/>
        </w:rPr>
        <w:t>Y.oneM2M.</w:t>
      </w:r>
      <w:r w:rsidR="00A407BF">
        <w:rPr>
          <w:sz w:val="20"/>
        </w:rPr>
        <w:t>DG.AppDev</w:t>
      </w:r>
      <w:bookmarkStart w:id="4" w:name="_GoBack"/>
      <w:bookmarkEnd w:id="4"/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0ACD1DA2" w:rsidR="00F547C5" w:rsidRPr="00196709" w:rsidRDefault="00CF6D54" w:rsidP="00C716E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F6D54">
              <w:rPr>
                <w:sz w:val="20"/>
                <w:lang w:val="en-US"/>
              </w:rPr>
              <w:t>ITU-T Y.oneM2M.DG.</w:t>
            </w:r>
            <w:r w:rsidR="00C716E8">
              <w:rPr>
                <w:sz w:val="20"/>
                <w:lang w:val="en-US"/>
              </w:rPr>
              <w:t>AppDev</w:t>
            </w:r>
            <w:r w:rsidR="00F547C5" w:rsidRPr="00CF6D54">
              <w:rPr>
                <w:sz w:val="20"/>
                <w:lang w:val="en-US"/>
              </w:rPr>
              <w:t xml:space="preserve"> "</w:t>
            </w:r>
            <w:r w:rsidRPr="00CF6D54">
              <w:rPr>
                <w:sz w:val="20"/>
                <w:lang w:val="en-US"/>
              </w:rPr>
              <w:t>oneM2M-TR-</w:t>
            </w:r>
            <w:r w:rsidR="00196709">
              <w:rPr>
                <w:sz w:val="20"/>
                <w:lang w:val="en-US"/>
              </w:rPr>
              <w:t>002</w:t>
            </w:r>
            <w:r w:rsidR="00196709" w:rsidRPr="00196709">
              <w:rPr>
                <w:sz w:val="20"/>
                <w:lang w:val="en-US"/>
              </w:rPr>
              <w:t>5 Application developer guide: Light control example using HTTP binding</w:t>
            </w:r>
            <w:r w:rsidR="00196709">
              <w:rPr>
                <w:sz w:val="20"/>
                <w:lang w:val="en-US"/>
              </w:rPr>
              <w:t>”</w:t>
            </w:r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3ABF4B82" w:rsidR="00F547C5" w:rsidRPr="00A407BF" w:rsidRDefault="00F547C5" w:rsidP="001967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645CBB61" w:rsidR="00F547C5" w:rsidRPr="009727E4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F6D54">
              <w:rPr>
                <w:sz w:val="20"/>
              </w:rPr>
              <w:t>This document proposed to study of a new work recommendation which provides a simple use case for guiding application developers to develop applications using functionalities provid</w:t>
            </w:r>
            <w:r>
              <w:rPr>
                <w:sz w:val="20"/>
              </w:rPr>
              <w:t>ed by a oneM2M service platform</w:t>
            </w:r>
            <w:r w:rsidR="00F547C5" w:rsidRPr="00CF6D54">
              <w:rPr>
                <w:sz w:val="20"/>
              </w:rPr>
              <w:t>.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C716E8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716E8">
              <w:rPr>
                <w:b/>
                <w:bCs/>
                <w:sz w:val="20"/>
              </w:rPr>
              <w:t xml:space="preserve">Summary </w:t>
            </w:r>
            <w:r w:rsidRPr="00C716E8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77777777" w:rsidR="00F547C5" w:rsidRPr="00C716E8" w:rsidRDefault="00F547C5" w:rsidP="009727E4">
            <w:pPr>
              <w:widowControl w:val="0"/>
              <w:rPr>
                <w:sz w:val="18"/>
                <w:szCs w:val="20"/>
                <w:lang w:eastAsia="zh-CN"/>
              </w:rPr>
            </w:pPr>
            <w:r w:rsidRPr="00C716E8">
              <w:rPr>
                <w:sz w:val="22"/>
                <w:lang w:eastAsia="zh-CN"/>
              </w:rPr>
              <w:t>Purpose:</w:t>
            </w:r>
          </w:p>
          <w:p w14:paraId="366D20DA" w14:textId="4E926DB2" w:rsidR="00CF6D54" w:rsidRPr="00C716E8" w:rsidRDefault="00F547C5" w:rsidP="00CF6D54">
            <w:pPr>
              <w:spacing w:after="240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The recommendation </w:t>
            </w:r>
            <w:r w:rsidRPr="00C716E8">
              <w:rPr>
                <w:sz w:val="20"/>
                <w:szCs w:val="20"/>
              </w:rPr>
              <w:t>prov</w:t>
            </w: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ides </w:t>
            </w:r>
            <w:r w:rsidR="00CF6D54" w:rsidRPr="00C716E8">
              <w:rPr>
                <w:rFonts w:eastAsia="BatangChe"/>
                <w:sz w:val="20"/>
                <w:szCs w:val="20"/>
                <w:lang w:val="en-US"/>
              </w:rPr>
              <w:t xml:space="preserve">a simple use case for guiding application developers to develop applications using functionalities provided by a oneM2M service platform, which is a part of oneM2M developer guidance series. The scope of the recommendation includes: </w:t>
            </w:r>
          </w:p>
          <w:p w14:paraId="5EFBC807" w14:textId="71BFDAB5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24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>Objective of the use case,</w:t>
            </w:r>
          </w:p>
          <w:p w14:paraId="7C3599EB" w14:textId="77777777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The architecture of the use case mapped into an oneM2M service platform,</w:t>
            </w:r>
          </w:p>
          <w:p w14:paraId="2F5EC35C" w14:textId="77777777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The execution</w:t>
            </w:r>
            <w:r w:rsidRPr="00C716E8">
              <w:rPr>
                <w:rFonts w:eastAsia="BatangChe" w:hint="eastAsia"/>
                <w:sz w:val="20"/>
                <w:szCs w:val="20"/>
                <w:lang w:val="en-US"/>
              </w:rPr>
              <w:t xml:space="preserve"> p</w:t>
            </w:r>
            <w:r w:rsidRPr="00C716E8">
              <w:rPr>
                <w:rFonts w:eastAsia="BatangChe"/>
                <w:sz w:val="20"/>
                <w:szCs w:val="20"/>
                <w:lang w:val="en-US"/>
              </w:rPr>
              <w:t>rocedures for implementation of the use case, and</w:t>
            </w:r>
          </w:p>
          <w:p w14:paraId="79AADCE1" w14:textId="653849BA" w:rsidR="00F547C5" w:rsidRPr="00C716E8" w:rsidRDefault="00CF6D54" w:rsidP="009727E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 Implementation details of the use case. </w:t>
            </w:r>
          </w:p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4CC5F232" w:rsidR="00F547C5" w:rsidRPr="004E3F46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716E8">
              <w:rPr>
                <w:sz w:val="20"/>
                <w:lang w:eastAsia="zh-CN"/>
              </w:rPr>
              <w:t xml:space="preserve">Nokia, KDDI, ZTE Corporation, </w:t>
            </w:r>
            <w:proofErr w:type="spellStart"/>
            <w:r w:rsidRPr="00C716E8">
              <w:rPr>
                <w:sz w:val="20"/>
                <w:lang w:eastAsia="zh-CN"/>
              </w:rPr>
              <w:t>InterDigital</w:t>
            </w:r>
            <w:proofErr w:type="spellEnd"/>
            <w:r w:rsidRPr="00C716E8">
              <w:rPr>
                <w:sz w:val="20"/>
                <w:lang w:eastAsia="zh-CN"/>
              </w:rPr>
              <w:t>, Huawei, NEC, Qualcomm, Hitachi, Fujitsu</w:t>
            </w:r>
          </w:p>
        </w:tc>
      </w:tr>
    </w:tbl>
    <w:p w14:paraId="679FC9B5" w14:textId="77777777" w:rsidR="00F547C5" w:rsidRDefault="00F547C5" w:rsidP="00F547C5"/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023AE" w14:textId="77777777" w:rsidR="00111076" w:rsidRDefault="00111076" w:rsidP="00C42125">
      <w:pPr>
        <w:spacing w:before="0"/>
      </w:pPr>
      <w:r>
        <w:separator/>
      </w:r>
    </w:p>
  </w:endnote>
  <w:endnote w:type="continuationSeparator" w:id="0">
    <w:p w14:paraId="7899E561" w14:textId="77777777" w:rsidR="00111076" w:rsidRDefault="0011107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2D7EE" w14:textId="77777777" w:rsidR="00111076" w:rsidRDefault="00111076" w:rsidP="00C42125">
      <w:pPr>
        <w:spacing w:before="0"/>
      </w:pPr>
      <w:r>
        <w:separator/>
      </w:r>
    </w:p>
  </w:footnote>
  <w:footnote w:type="continuationSeparator" w:id="0">
    <w:p w14:paraId="011D8530" w14:textId="77777777" w:rsidR="00111076" w:rsidRDefault="0011107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3D98D668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A407BF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705A01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407BF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9B3E4E"/>
    <w:multiLevelType w:val="hybridMultilevel"/>
    <w:tmpl w:val="EA7EA2F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11076"/>
    <w:rsid w:val="001251DA"/>
    <w:rsid w:val="00125432"/>
    <w:rsid w:val="00137F40"/>
    <w:rsid w:val="001871EC"/>
    <w:rsid w:val="00196709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3724E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34690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57BF9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6F4A"/>
    <w:rsid w:val="008E0172"/>
    <w:rsid w:val="00914912"/>
    <w:rsid w:val="00935854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07B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941A2"/>
    <w:rsid w:val="00BC1FAE"/>
    <w:rsid w:val="00BC62E2"/>
    <w:rsid w:val="00BE47C8"/>
    <w:rsid w:val="00C42125"/>
    <w:rsid w:val="00C4459E"/>
    <w:rsid w:val="00C62814"/>
    <w:rsid w:val="00C716E8"/>
    <w:rsid w:val="00C74937"/>
    <w:rsid w:val="00CF6D54"/>
    <w:rsid w:val="00D5110D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1357C"/>
    <w:rsid w:val="00037F0A"/>
    <w:rsid w:val="000A36B3"/>
    <w:rsid w:val="00256D54"/>
    <w:rsid w:val="00286D1D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03D83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CC4775"/>
    <w:rsid w:val="00D40096"/>
    <w:rsid w:val="00E02C8E"/>
    <w:rsid w:val="00E24248"/>
    <w:rsid w:val="00F04743"/>
    <w:rsid w:val="00F950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a simple use case for guiding application developers to develop applications using functionalities provided by a oneM2M service platform.
The baseline is provided in contribution XXX.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ETSI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“oneM2M-TR 0025 Application developer guide: Light control example using HTTP binding”</dc:title>
  <dc:subject/>
  <dc:creator>Guy, Florence</dc:creator>
  <cp:keywords>HTTP, oneM2M, Developer Guide</cp:keywords>
  <dc:description/>
  <cp:lastModifiedBy>Laurent Velez</cp:lastModifiedBy>
  <cp:revision>10</cp:revision>
  <cp:lastPrinted>2017-02-22T09:55:00Z</cp:lastPrinted>
  <dcterms:created xsi:type="dcterms:W3CDTF">2017-08-01T08:27:00Z</dcterms:created>
  <dcterms:modified xsi:type="dcterms:W3CDTF">2017-08-18T16:45:00Z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